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77CBA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William WESTROP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078C017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</w:p>
    <w:p w14:paraId="436E0800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</w:p>
    <w:p w14:paraId="6F35B313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</w:t>
      </w:r>
    </w:p>
    <w:p w14:paraId="7A23E040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Berkshire, into his landholdings.</w:t>
      </w:r>
    </w:p>
    <w:p w14:paraId="4D5EFD4C" w14:textId="77777777" w:rsidR="003636BF" w:rsidRDefault="003636BF" w:rsidP="003636B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02824CD" w14:textId="77777777" w:rsidR="003636BF" w:rsidRDefault="003636BF" w:rsidP="003636B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2F189E4C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</w:p>
    <w:p w14:paraId="5E7D8A92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</w:p>
    <w:p w14:paraId="1139EF63" w14:textId="77777777" w:rsidR="003636BF" w:rsidRDefault="003636BF" w:rsidP="003636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July 2023</w:t>
      </w:r>
    </w:p>
    <w:p w14:paraId="4056D5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E4D6D" w14:textId="77777777" w:rsidR="003636BF" w:rsidRDefault="003636BF" w:rsidP="009139A6">
      <w:r>
        <w:separator/>
      </w:r>
    </w:p>
  </w:endnote>
  <w:endnote w:type="continuationSeparator" w:id="0">
    <w:p w14:paraId="3B27246E" w14:textId="77777777" w:rsidR="003636BF" w:rsidRDefault="003636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7C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26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76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633E6" w14:textId="77777777" w:rsidR="003636BF" w:rsidRDefault="003636BF" w:rsidP="009139A6">
      <w:r>
        <w:separator/>
      </w:r>
    </w:p>
  </w:footnote>
  <w:footnote w:type="continuationSeparator" w:id="0">
    <w:p w14:paraId="69BDCDD7" w14:textId="77777777" w:rsidR="003636BF" w:rsidRDefault="003636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82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76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DB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BF"/>
    <w:rsid w:val="000666E0"/>
    <w:rsid w:val="002510B7"/>
    <w:rsid w:val="003636B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AE19"/>
  <w15:chartTrackingRefBased/>
  <w15:docId w15:val="{635BABAF-9015-4335-BAB6-BF4ACA71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2023-07-10T19:48:00Z</dcterms:created>
  <dcterms:modified xsi:type="dcterms:W3CDTF">2023-07-10T19:49:00Z</dcterms:modified>
</cp:coreProperties>
</file>